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5DD597" w14:textId="77777777" w:rsidR="00E749AC" w:rsidRDefault="006A23F0">
      <w:pPr>
        <w:pStyle w:val="Heading1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 w14:paraId="20D7E2D1" w14:textId="77777777" w:rsidR="00E749AC" w:rsidRDefault="006A23F0">
      <w:pPr>
        <w:pStyle w:val="Heading1"/>
      </w:pPr>
      <w:r>
        <w:t>REQUEST FOR PROPOSAL</w:t>
      </w:r>
    </w:p>
    <w:p w14:paraId="15252134" w14:textId="77777777" w:rsidR="00E749AC" w:rsidRDefault="00E749AC">
      <w:pPr>
        <w:jc w:val="both"/>
        <w:rPr>
          <w:rFonts w:ascii="Calibri" w:hAnsi="Calibri" w:cs="Calibri"/>
          <w:lang w:val="en-GB"/>
        </w:rPr>
      </w:pPr>
    </w:p>
    <w:p w14:paraId="4C7780FC" w14:textId="77777777" w:rsidR="00E749AC" w:rsidRDefault="006A23F0">
      <w:pPr>
        <w:ind w:left="576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Ministry of Environment, Lands and Agricultural Development</w:t>
      </w:r>
    </w:p>
    <w:p w14:paraId="1F9C2D20" w14:textId="77777777" w:rsidR="00E749AC" w:rsidRDefault="006A23F0">
      <w:pPr>
        <w:ind w:left="576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Bikenibeu</w:t>
      </w:r>
      <w:proofErr w:type="spellEnd"/>
    </w:p>
    <w:p w14:paraId="457BD57A" w14:textId="3A954A92" w:rsidR="00E749AC" w:rsidRDefault="006A23F0">
      <w:pPr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 Box 234, Tarawa</w:t>
      </w:r>
    </w:p>
    <w:p w14:paraId="3AB993A5" w14:textId="77777777" w:rsidR="00E749AC" w:rsidRDefault="006A23F0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Republic of Kiribati</w:t>
      </w:r>
    </w:p>
    <w:p w14:paraId="7C61F11C" w14:textId="77777777" w:rsidR="00E749AC" w:rsidRDefault="00E749AC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546BCD03" w14:textId="77777777" w:rsidR="00E749AC" w:rsidRDefault="006A23F0">
      <w:pPr>
        <w:tabs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To Whom It May Concern,</w:t>
      </w:r>
    </w:p>
    <w:p w14:paraId="46A4C016" w14:textId="77777777" w:rsidR="00E749AC" w:rsidRDefault="00E749AC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3969D739" w14:textId="511725CD" w:rsidR="00E749AC" w:rsidRDefault="006A23F0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 w:eastAsia="ko-KR"/>
        </w:rPr>
        <w:t>The</w:t>
      </w:r>
      <w:r>
        <w:rPr>
          <w:rFonts w:ascii="Calibri" w:hAnsi="Calibri" w:cs="Calibri"/>
          <w:lang w:val="en-GB" w:eastAsia="ko-KR"/>
        </w:rPr>
        <w:t xml:space="preserve"> </w:t>
      </w:r>
      <w:r w:rsidR="00047194" w:rsidRPr="00047194">
        <w:rPr>
          <w:rFonts w:ascii="Calibri" w:hAnsi="Calibri" w:cs="Calibri"/>
          <w:b/>
          <w:bCs/>
          <w:lang w:val="en-GB" w:eastAsia="ko-KR"/>
        </w:rPr>
        <w:t xml:space="preserve">Ministry of Environment, Lands </w:t>
      </w:r>
      <w:r w:rsidR="00047194">
        <w:rPr>
          <w:rFonts w:ascii="Calibri" w:hAnsi="Calibri" w:cs="Calibri"/>
          <w:b/>
          <w:bCs/>
          <w:lang w:val="en-GB" w:eastAsia="ko-KR"/>
        </w:rPr>
        <w:t>and</w:t>
      </w:r>
      <w:r w:rsidR="00047194" w:rsidRPr="00047194">
        <w:rPr>
          <w:rFonts w:ascii="Calibri" w:hAnsi="Calibri" w:cs="Calibri"/>
          <w:b/>
          <w:bCs/>
          <w:lang w:val="en-GB" w:eastAsia="ko-KR"/>
        </w:rPr>
        <w:t xml:space="preserve"> Agricultural Development</w:t>
      </w:r>
      <w:r>
        <w:rPr>
          <w:rFonts w:ascii="Calibri" w:hAnsi="Calibri" w:cs="Calibri"/>
          <w:lang w:val="en-GB" w:eastAsia="ko-KR"/>
        </w:rPr>
        <w:t xml:space="preserve"> invites Proposals from Tenderers to supply </w:t>
      </w:r>
      <w:r>
        <w:rPr>
          <w:rFonts w:ascii="Calibri" w:hAnsi="Calibri" w:cs="Calibri"/>
          <w:lang w:val="en-GB" w:eastAsia="ko-KR"/>
        </w:rPr>
        <w:t>the Goods described in this Request for Proposal (RFP) as below.</w:t>
      </w:r>
    </w:p>
    <w:p w14:paraId="2C726745" w14:textId="1AA57345" w:rsidR="00E749AC" w:rsidRDefault="006A23F0">
      <w:pPr>
        <w:pStyle w:val="Heading2"/>
        <w:tabs>
          <w:tab w:val="left" w:pos="2835"/>
        </w:tabs>
        <w:rPr>
          <w:sz w:val="24"/>
          <w:szCs w:val="24"/>
          <w:lang w:val="en-US" w:eastAsia="ko-KR"/>
        </w:rPr>
      </w:pPr>
      <w:bookmarkStart w:id="1" w:name="_Ref384989099"/>
      <w:bookmarkStart w:id="2" w:name="_Ref374243803"/>
      <w:bookmarkStart w:id="3" w:name="_Ref371928515"/>
      <w:bookmarkStart w:id="4" w:name="_Ref385265302"/>
      <w:r>
        <w:rPr>
          <w:sz w:val="24"/>
          <w:szCs w:val="24"/>
        </w:rPr>
        <w:t>Procurement No:</w:t>
      </w:r>
      <w:r w:rsidR="00047194">
        <w:rPr>
          <w:sz w:val="24"/>
          <w:szCs w:val="24"/>
        </w:rPr>
        <w:t xml:space="preserve"> </w:t>
      </w:r>
      <w:r w:rsidR="00047194">
        <w:t xml:space="preserve">              </w:t>
      </w:r>
      <w:r w:rsidR="00047194" w:rsidRPr="00047194">
        <w:rPr>
          <w:rFonts w:ascii="Arial" w:hAnsi="Arial" w:cs="Arial"/>
          <w:sz w:val="22"/>
          <w:szCs w:val="22"/>
        </w:rPr>
        <w:t>(</w:t>
      </w:r>
      <w:r w:rsidR="00047194" w:rsidRPr="00047194">
        <w:rPr>
          <w:rFonts w:ascii="Arial" w:hAnsi="Arial" w:cs="Arial"/>
          <w:color w:val="263238"/>
          <w:sz w:val="22"/>
          <w:szCs w:val="22"/>
        </w:rPr>
        <w:t>MG - P175</w:t>
      </w:r>
      <w:r w:rsidR="00047194" w:rsidRPr="00047194">
        <w:rPr>
          <w:rFonts w:ascii="Arial" w:hAnsi="Arial" w:cs="Arial"/>
          <w:color w:val="263238"/>
          <w:sz w:val="22"/>
          <w:szCs w:val="22"/>
        </w:rPr>
        <w:t>)</w:t>
      </w:r>
      <w:bookmarkEnd w:id="1"/>
      <w:bookmarkEnd w:id="2"/>
      <w:bookmarkEnd w:id="3"/>
      <w:bookmarkEnd w:id="4"/>
      <w:r w:rsidR="00047194">
        <w:rPr>
          <w:rFonts w:ascii="Arial" w:hAnsi="Arial" w:cs="Arial"/>
          <w:color w:val="263238"/>
          <w:sz w:val="22"/>
          <w:szCs w:val="22"/>
        </w:rPr>
        <w:t xml:space="preserve"> </w:t>
      </w:r>
      <w:r>
        <w:rPr>
          <w:rStyle w:val="Strong"/>
          <w:b/>
          <w:bCs w:val="0"/>
          <w:sz w:val="24"/>
          <w:szCs w:val="24"/>
          <w:lang w:val="en-US"/>
        </w:rPr>
        <w:t>16-G005-21</w:t>
      </w:r>
    </w:p>
    <w:p w14:paraId="3BF0996F" w14:textId="77777777" w:rsidR="00E749AC" w:rsidRDefault="006A23F0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  <w:lang w:val="en-GB"/>
        </w:rPr>
        <w:t>Issue Date:</w:t>
      </w:r>
      <w:r>
        <w:rPr>
          <w:rFonts w:cs="Calibri"/>
          <w:sz w:val="24"/>
          <w:lang w:val="en-GB"/>
        </w:rPr>
        <w:tab/>
      </w:r>
      <w:r>
        <w:rPr>
          <w:rFonts w:cs="Calibri"/>
          <w:sz w:val="24"/>
        </w:rPr>
        <w:t>11</w:t>
      </w:r>
      <w:r>
        <w:rPr>
          <w:rFonts w:cs="Calibri"/>
          <w:sz w:val="24"/>
          <w:vertAlign w:val="superscript"/>
        </w:rPr>
        <w:t>th</w:t>
      </w:r>
      <w:r>
        <w:rPr>
          <w:rFonts w:cs="Calibri"/>
          <w:sz w:val="24"/>
        </w:rPr>
        <w:t xml:space="preserve"> March 2021</w:t>
      </w:r>
    </w:p>
    <w:p w14:paraId="183B0939" w14:textId="5843E21A" w:rsidR="00E749AC" w:rsidRDefault="006A23F0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>
        <w:rPr>
          <w:rFonts w:cs="Calibri"/>
          <w:sz w:val="24"/>
          <w:lang w:val="en-GB"/>
        </w:rPr>
        <w:t>RFP Closing Date:</w:t>
      </w:r>
      <w:r>
        <w:rPr>
          <w:rFonts w:cs="Calibri"/>
          <w:sz w:val="24"/>
          <w:lang w:val="en-GB"/>
        </w:rPr>
        <w:tab/>
      </w:r>
      <w:r w:rsidRPr="00047194">
        <w:rPr>
          <w:rFonts w:cs="Calibri"/>
          <w:sz w:val="24"/>
          <w:highlight w:val="yellow"/>
        </w:rPr>
        <w:t>2</w:t>
      </w:r>
      <w:r w:rsidRPr="00047194">
        <w:rPr>
          <w:rFonts w:cs="Calibri"/>
          <w:color w:val="FF0000"/>
          <w:sz w:val="24"/>
          <w:highlight w:val="yellow"/>
        </w:rPr>
        <w:t>6</w:t>
      </w:r>
      <w:r w:rsidRPr="00047194">
        <w:rPr>
          <w:rFonts w:cs="Calibri"/>
          <w:color w:val="FF0000"/>
          <w:sz w:val="24"/>
          <w:highlight w:val="yellow"/>
          <w:vertAlign w:val="superscript"/>
        </w:rPr>
        <w:t>th</w:t>
      </w:r>
      <w:r w:rsidRPr="00047194">
        <w:rPr>
          <w:rFonts w:cs="Calibri"/>
          <w:color w:val="FF0000"/>
          <w:sz w:val="24"/>
          <w:highlight w:val="yellow"/>
        </w:rPr>
        <w:t xml:space="preserve"> April 2021</w:t>
      </w:r>
      <w:r>
        <w:rPr>
          <w:rFonts w:cs="Calibri"/>
          <w:color w:val="FF0000"/>
          <w:sz w:val="24"/>
          <w:lang w:val="en-GB"/>
        </w:rPr>
        <w:t xml:space="preserve"> – 1</w:t>
      </w:r>
      <w:r>
        <w:rPr>
          <w:rFonts w:cs="Calibri"/>
          <w:color w:val="FF0000"/>
          <w:sz w:val="24"/>
        </w:rPr>
        <w:t>7</w:t>
      </w:r>
      <w:r>
        <w:rPr>
          <w:rFonts w:cs="Calibri"/>
          <w:color w:val="FF0000"/>
          <w:sz w:val="24"/>
          <w:lang w:val="en-GB"/>
        </w:rPr>
        <w:t>h00 UTC+12 (Tarawa Time)</w:t>
      </w:r>
      <w:r w:rsidR="00047194">
        <w:rPr>
          <w:rFonts w:cs="Calibri"/>
          <w:color w:val="FF0000"/>
          <w:sz w:val="24"/>
          <w:lang w:val="en-GB"/>
        </w:rPr>
        <w:t xml:space="preserve"> </w:t>
      </w:r>
      <w:r>
        <w:rPr>
          <w:rFonts w:cs="Calibri"/>
          <w:sz w:val="24"/>
          <w:lang w:val="en-GB"/>
        </w:rPr>
        <w:t>*</w:t>
      </w:r>
    </w:p>
    <w:p w14:paraId="2BDD97A4" w14:textId="77777777" w:rsidR="00E749AC" w:rsidRDefault="006A23F0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>
        <w:rPr>
          <w:rFonts w:cs="Calibri"/>
          <w:sz w:val="24"/>
          <w:lang w:val="en-GB"/>
        </w:rPr>
        <w:t>Procurement Title:</w:t>
      </w:r>
      <w:r>
        <w:rPr>
          <w:rFonts w:cs="Calibri"/>
          <w:sz w:val="24"/>
          <w:lang w:val="en-GB"/>
        </w:rPr>
        <w:tab/>
        <w:t xml:space="preserve">Request for Proposal (RFP) for </w:t>
      </w:r>
      <w:r>
        <w:rPr>
          <w:rFonts w:cs="Calibri"/>
          <w:sz w:val="24"/>
        </w:rPr>
        <w:t>2 vehicles (Double Cab)</w:t>
      </w:r>
    </w:p>
    <w:p w14:paraId="6F0F3070" w14:textId="77777777" w:rsidR="00E749AC" w:rsidRDefault="006A23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/>
        </w:rPr>
        <w:t xml:space="preserve">This RFP consists of </w:t>
      </w:r>
      <w:r>
        <w:rPr>
          <w:rFonts w:ascii="Calibri" w:hAnsi="Calibri" w:cs="Calibri"/>
          <w:lang w:val="en-GB" w:eastAsia="ko-KR"/>
        </w:rPr>
        <w:t xml:space="preserve">the following </w:t>
      </w:r>
      <w:r>
        <w:rPr>
          <w:rFonts w:ascii="Calibri" w:hAnsi="Calibri" w:cs="Calibri"/>
          <w:lang w:val="en-GB"/>
        </w:rPr>
        <w:t>documents, in addition to this letter, in separate file</w:t>
      </w:r>
      <w:r>
        <w:rPr>
          <w:rFonts w:ascii="Calibri" w:hAnsi="Calibri" w:cs="Calibri"/>
          <w:lang w:val="en-GB"/>
        </w:rPr>
        <w:t>s</w:t>
      </w:r>
      <w:r>
        <w:rPr>
          <w:rFonts w:ascii="Calibri" w:hAnsi="Calibri" w:cs="Calibri"/>
          <w:lang w:val="en-GB" w:eastAsia="ko-KR"/>
        </w:rPr>
        <w:t>:</w:t>
      </w:r>
    </w:p>
    <w:p w14:paraId="34C22BEE" w14:textId="77777777" w:rsidR="00E749AC" w:rsidRDefault="006A23F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Instructions on how to submit the Proposal</w:t>
      </w:r>
    </w:p>
    <w:p w14:paraId="181C0B07" w14:textId="77777777" w:rsidR="00E749AC" w:rsidRDefault="006A23F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Time Schedule for the RFP/procurement process</w:t>
      </w:r>
    </w:p>
    <w:p w14:paraId="06DFBC8D" w14:textId="77777777" w:rsidR="00E749AC" w:rsidRDefault="006A23F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Specification of </w:t>
      </w:r>
      <w:r>
        <w:rPr>
          <w:rFonts w:ascii="Calibri" w:hAnsi="Calibri" w:cs="Calibri"/>
          <w:b/>
          <w:lang w:val="en-GB"/>
        </w:rPr>
        <w:t>Goods to be provided</w:t>
      </w:r>
    </w:p>
    <w:p w14:paraId="505118C1" w14:textId="77777777" w:rsidR="00E749AC" w:rsidRDefault="006A23F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Evaluation Criteria and Method</w:t>
      </w:r>
    </w:p>
    <w:p w14:paraId="522F9268" w14:textId="77777777" w:rsidR="00E749AC" w:rsidRDefault="006A23F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 Contract Conditions for the Supply of Specified Goods</w:t>
      </w:r>
    </w:p>
    <w:p w14:paraId="06108803" w14:textId="77777777" w:rsidR="00E749AC" w:rsidRDefault="006A23F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 xml:space="preserve">General Contract </w:t>
      </w:r>
      <w:r>
        <w:rPr>
          <w:rFonts w:ascii="Calibri" w:hAnsi="Calibri" w:cs="Calibri"/>
          <w:b/>
          <w:lang w:val="en-GB"/>
        </w:rPr>
        <w:t>Conditions for the Supply of Specified Goods</w:t>
      </w:r>
    </w:p>
    <w:p w14:paraId="433E819A" w14:textId="77777777" w:rsidR="00E749AC" w:rsidRDefault="006A23F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Certificate of Compliance Form</w:t>
      </w:r>
    </w:p>
    <w:p w14:paraId="4FFED8B8" w14:textId="77777777" w:rsidR="00E749AC" w:rsidRDefault="006A23F0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7ECCFAA2" w14:textId="77777777" w:rsidR="00E749AC" w:rsidRDefault="006A23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A Supplier will be selected based on the competitive procurement procedure described in this RFP.</w:t>
      </w:r>
    </w:p>
    <w:p w14:paraId="18B8195B" w14:textId="77777777" w:rsidR="00E749AC" w:rsidRDefault="006A23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Sincerely,</w:t>
      </w:r>
    </w:p>
    <w:p w14:paraId="69B17F50" w14:textId="77777777" w:rsidR="00E749AC" w:rsidRDefault="006A23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______________________________</w:t>
      </w:r>
      <w:r>
        <w:rPr>
          <w:rFonts w:ascii="Calibri" w:hAnsi="Calibri" w:cs="Calibri"/>
          <w:lang w:val="en-GB" w:eastAsia="ko-KR"/>
        </w:rPr>
        <w:t>____</w:t>
      </w:r>
    </w:p>
    <w:p w14:paraId="596E164C" w14:textId="75461BD8" w:rsidR="00E749AC" w:rsidRPr="00CB3F84" w:rsidRDefault="006A23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proofErr w:type="spellStart"/>
      <w:r w:rsidRPr="00CB3F84">
        <w:rPr>
          <w:rFonts w:ascii="Calibri" w:hAnsi="Calibri" w:cs="Calibri"/>
          <w:lang w:eastAsia="ko-KR"/>
        </w:rPr>
        <w:t>Taare</w:t>
      </w:r>
      <w:proofErr w:type="spellEnd"/>
      <w:r w:rsidRPr="00CB3F84">
        <w:rPr>
          <w:rFonts w:ascii="Calibri" w:hAnsi="Calibri" w:cs="Calibri"/>
          <w:lang w:eastAsia="ko-KR"/>
        </w:rPr>
        <w:t xml:space="preserve"> </w:t>
      </w:r>
      <w:proofErr w:type="spellStart"/>
      <w:r w:rsidRPr="00CB3F84">
        <w:rPr>
          <w:rFonts w:ascii="Calibri" w:hAnsi="Calibri" w:cs="Calibri"/>
          <w:lang w:eastAsia="ko-KR"/>
        </w:rPr>
        <w:t>Uriam</w:t>
      </w:r>
      <w:proofErr w:type="spellEnd"/>
      <w:r w:rsidRPr="00CB3F84">
        <w:rPr>
          <w:rFonts w:ascii="Calibri" w:hAnsi="Calibri" w:cs="Calibri"/>
          <w:lang w:eastAsia="ko-KR"/>
        </w:rPr>
        <w:t xml:space="preserve"> </w:t>
      </w:r>
      <w:proofErr w:type="spellStart"/>
      <w:r w:rsidRPr="00CB3F84">
        <w:rPr>
          <w:rFonts w:ascii="Calibri" w:hAnsi="Calibri" w:cs="Calibri"/>
          <w:lang w:eastAsia="ko-KR"/>
        </w:rPr>
        <w:t>Auk</w:t>
      </w:r>
      <w:r w:rsidR="00047194" w:rsidRPr="00CB3F84">
        <w:rPr>
          <w:rFonts w:ascii="Calibri" w:hAnsi="Calibri" w:cs="Calibri"/>
          <w:lang w:eastAsia="ko-KR"/>
        </w:rPr>
        <w:t>i</w:t>
      </w:r>
      <w:r w:rsidRPr="00CB3F84">
        <w:rPr>
          <w:rFonts w:ascii="Calibri" w:hAnsi="Calibri" w:cs="Calibri"/>
          <w:lang w:eastAsia="ko-KR"/>
        </w:rPr>
        <w:t>tino</w:t>
      </w:r>
      <w:proofErr w:type="spellEnd"/>
    </w:p>
    <w:p w14:paraId="6F5A5393" w14:textId="246F7575" w:rsidR="00E749AC" w:rsidRPr="00CB3F84" w:rsidRDefault="006A23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 w:rsidRPr="00CB3F84">
        <w:rPr>
          <w:rFonts w:ascii="Calibri" w:hAnsi="Calibri" w:cs="Calibri"/>
          <w:lang w:eastAsia="ko-KR"/>
        </w:rPr>
        <w:t>Secretary</w:t>
      </w:r>
      <w:r w:rsidR="00CB3F84" w:rsidRPr="00CB3F84">
        <w:rPr>
          <w:rFonts w:ascii="Calibri" w:hAnsi="Calibri" w:cs="Calibri"/>
          <w:lang w:eastAsia="ko-KR"/>
        </w:rPr>
        <w:t xml:space="preserve"> MELAD</w:t>
      </w:r>
    </w:p>
    <w:p w14:paraId="774512CE" w14:textId="77777777" w:rsidR="00E749AC" w:rsidRDefault="006A23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>
        <w:rPr>
          <w:rFonts w:ascii="Calibri" w:hAnsi="Calibri" w:cs="Calibri"/>
          <w:lang w:val="en-GB" w:eastAsia="ko-KR"/>
        </w:rPr>
        <w:t xml:space="preserve">Official email address: </w:t>
      </w:r>
      <w:hyperlink r:id="rId12" w:history="1">
        <w:r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</w:p>
    <w:p w14:paraId="2FEF51F6" w14:textId="77777777" w:rsidR="00E749AC" w:rsidRDefault="006A23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>
        <w:rPr>
          <w:i/>
          <w:color w:val="FF0000"/>
          <w:lang w:val="en-GB" w:eastAsia="ko-KR"/>
        </w:rPr>
        <w:t>*</w:t>
      </w:r>
      <w:r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3" w:history="1"/>
      <w:r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E749AC">
      <w:headerReference w:type="default" r:id="rId14"/>
      <w:footerReference w:type="default" r:id="rId15"/>
      <w:headerReference w:type="first" r:id="rId16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6F161" w14:textId="77777777" w:rsidR="006A23F0" w:rsidRDefault="006A23F0">
      <w:r>
        <w:separator/>
      </w:r>
    </w:p>
  </w:endnote>
  <w:endnote w:type="continuationSeparator" w:id="0">
    <w:p w14:paraId="327E2755" w14:textId="77777777" w:rsidR="006A23F0" w:rsidRDefault="006A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00000287" w:usb1="09060000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00000287" w:usb1="08070000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144A1" w14:textId="77777777" w:rsidR="00E749AC" w:rsidRDefault="006A23F0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7AC2B2D2" w14:textId="156E5609" w:rsidR="00E749AC" w:rsidRDefault="006A23F0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B3F84">
      <w:rPr>
        <w:noProof/>
      </w:rPr>
      <w:t>2021-03-10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3B2501" w14:textId="77777777" w:rsidR="006A23F0" w:rsidRDefault="006A23F0">
      <w:r>
        <w:separator/>
      </w:r>
    </w:p>
  </w:footnote>
  <w:footnote w:type="continuationSeparator" w:id="0">
    <w:p w14:paraId="44087D02" w14:textId="77777777" w:rsidR="006A23F0" w:rsidRDefault="006A2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E9486" w14:textId="0E18260E" w:rsidR="00E749AC" w:rsidRDefault="006A23F0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3FF4D2BE" wp14:editId="2E459CA4">
          <wp:extent cx="590550" cy="645795"/>
          <wp:effectExtent l="0" t="0" r="0" b="1905"/>
          <wp:docPr id="4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90426C" w14:textId="77777777" w:rsidR="00E749AC" w:rsidRDefault="006A23F0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GGGI Country Program Development             RFP-2011-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3950CF26" w14:textId="77777777" w:rsidR="00E749AC" w:rsidRDefault="00E749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75F63490"/>
    <w:multiLevelType w:val="multilevel"/>
    <w:tmpl w:val="75F634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194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C78A0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77553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4886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7B7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4DA"/>
    <w:rsid w:val="002327FA"/>
    <w:rsid w:val="00233749"/>
    <w:rsid w:val="00234A3C"/>
    <w:rsid w:val="00234DBA"/>
    <w:rsid w:val="00235782"/>
    <w:rsid w:val="002364DF"/>
    <w:rsid w:val="00237607"/>
    <w:rsid w:val="00240A7D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B7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969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35951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3FC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703"/>
    <w:rsid w:val="003D766E"/>
    <w:rsid w:val="003E06EC"/>
    <w:rsid w:val="003E0D05"/>
    <w:rsid w:val="003E1B04"/>
    <w:rsid w:val="003E3D1B"/>
    <w:rsid w:val="003E3DC5"/>
    <w:rsid w:val="003E3E9F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1F85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08B4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BF3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45A5"/>
    <w:rsid w:val="00695D1D"/>
    <w:rsid w:val="006A14D3"/>
    <w:rsid w:val="006A23F0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CB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117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B80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3076"/>
    <w:rsid w:val="008B4CCD"/>
    <w:rsid w:val="008B51A9"/>
    <w:rsid w:val="008B7A4C"/>
    <w:rsid w:val="008B7ED9"/>
    <w:rsid w:val="008C0385"/>
    <w:rsid w:val="008C2DFE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000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51C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0B7B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97CCC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226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3F84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0D0C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0A71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41F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1D9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7013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9AC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3864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47FC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2FE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10DD04AB"/>
    <w:rsid w:val="23937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5BA1B9"/>
  <w15:docId w15:val="{EC267B75-4991-47B1-8A45-05E99B9B6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ggi@leek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64846-9796-4840-AC13-EC6CF007F5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23</TotalTime>
  <Pages>1</Pages>
  <Words>207</Words>
  <Characters>1184</Characters>
  <Application>Microsoft Office Word</Application>
  <DocSecurity>0</DocSecurity>
  <Lines>9</Lines>
  <Paragraphs>2</Paragraphs>
  <ScaleCrop>false</ScaleCrop>
  <Company>PricewaterhouseCoopers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Ratene</cp:lastModifiedBy>
  <cp:revision>6</cp:revision>
  <cp:lastPrinted>2021-03-10T01:43:00Z</cp:lastPrinted>
  <dcterms:created xsi:type="dcterms:W3CDTF">2020-12-01T13:40:00Z</dcterms:created>
  <dcterms:modified xsi:type="dcterms:W3CDTF">2021-03-10T01:48:00Z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